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422568">
      <w:pPr>
        <w:suppressAutoHyphens/>
        <w:autoSpaceDN w:val="0"/>
        <w:spacing w:line="100" w:lineRule="atLeast"/>
        <w:ind w:left="3969" w:hanging="141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422568">
      <w:pPr>
        <w:suppressAutoHyphens/>
        <w:autoSpaceDN w:val="0"/>
        <w:spacing w:line="100" w:lineRule="atLeast"/>
        <w:ind w:left="3969" w:hanging="141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D91130">
      <w:pPr>
        <w:suppressAutoHyphens/>
        <w:autoSpaceDN w:val="0"/>
        <w:spacing w:line="100" w:lineRule="atLeast"/>
        <w:ind w:left="3969" w:hanging="141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4B7E35" w:rsidRPr="004B7E35">
        <w:rPr>
          <w:rFonts w:eastAsia="Arial"/>
          <w:b/>
          <w:kern w:val="3"/>
          <w:sz w:val="24"/>
          <w:szCs w:val="24"/>
          <w:lang w:eastAsia="zh-CN"/>
        </w:rPr>
        <w:t>г. Альметьевск, ул. Сулеймановой, д. 22</w:t>
      </w:r>
    </w:p>
    <w:p w:rsidR="00D91130" w:rsidRDefault="00D91130" w:rsidP="00D91130">
      <w:pPr>
        <w:suppressAutoHyphens/>
        <w:autoSpaceDN w:val="0"/>
        <w:spacing w:line="100" w:lineRule="atLeast"/>
        <w:ind w:left="3969" w:hanging="141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4D311F" w:rsidRPr="004D311F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422568" w:rsidRPr="00422568">
        <w:rPr>
          <w:color w:val="000000"/>
          <w:kern w:val="3"/>
          <w:sz w:val="24"/>
          <w:szCs w:val="24"/>
          <w:lang w:eastAsia="zh-CN" w:bidi="hi-IN"/>
        </w:rPr>
        <w:t>Ремонт крыши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4B7E35" w:rsidRPr="004B7E35">
        <w:rPr>
          <w:b/>
          <w:color w:val="000000"/>
          <w:kern w:val="3"/>
          <w:sz w:val="24"/>
          <w:szCs w:val="24"/>
          <w:lang w:eastAsia="zh-CN" w:bidi="hi-IN"/>
        </w:rPr>
        <w:t>4</w:t>
      </w:r>
      <w:r w:rsidR="0008398C">
        <w:rPr>
          <w:b/>
          <w:color w:val="000000"/>
          <w:kern w:val="3"/>
          <w:sz w:val="24"/>
          <w:szCs w:val="24"/>
          <w:lang w:eastAsia="zh-CN" w:bidi="hi-IN"/>
        </w:rPr>
        <w:t xml:space="preserve"> 000</w:t>
      </w:r>
      <w:r w:rsidR="004138C0" w:rsidRPr="004138C0">
        <w:rPr>
          <w:b/>
          <w:color w:val="000000"/>
          <w:kern w:val="3"/>
          <w:sz w:val="24"/>
          <w:szCs w:val="24"/>
          <w:lang w:eastAsia="zh-CN" w:bidi="hi-IN"/>
        </w:rPr>
        <w:t xml:space="preserve"> 000,00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682A56">
        <w:rPr>
          <w:color w:val="000000"/>
          <w:kern w:val="3"/>
          <w:sz w:val="24"/>
          <w:szCs w:val="24"/>
          <w:lang w:eastAsia="zh-CN" w:bidi="hi-IN"/>
        </w:rPr>
        <w:t>,</w:t>
      </w:r>
      <w:r w:rsidR="00422568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D046C3" w:rsidRPr="00D046C3">
        <w:rPr>
          <w:b/>
          <w:color w:val="000000"/>
          <w:kern w:val="3"/>
          <w:sz w:val="24"/>
          <w:szCs w:val="24"/>
          <w:lang w:eastAsia="zh-CN" w:bidi="hi-IN"/>
        </w:rPr>
        <w:t>1</w:t>
      </w:r>
      <w:r w:rsidR="0008398C">
        <w:rPr>
          <w:b/>
          <w:bCs/>
          <w:color w:val="000000"/>
          <w:kern w:val="3"/>
          <w:sz w:val="24"/>
          <w:szCs w:val="24"/>
          <w:lang w:eastAsia="zh-CN" w:bidi="hi-IN"/>
        </w:rPr>
        <w:t>00 000,00</w:t>
      </w:r>
      <w:r w:rsidR="004138C0" w:rsidRPr="004138C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D046C3">
        <w:rPr>
          <w:b/>
          <w:bCs/>
          <w:color w:val="000000"/>
          <w:kern w:val="3"/>
          <w:sz w:val="24"/>
          <w:szCs w:val="24"/>
          <w:lang w:eastAsia="zh-CN" w:bidi="hi-IN"/>
        </w:rPr>
        <w:t>60</w:t>
      </w:r>
      <w:r w:rsidR="0008398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D046C3">
        <w:rPr>
          <w:b/>
          <w:bCs/>
          <w:color w:val="000000"/>
          <w:kern w:val="3"/>
          <w:sz w:val="24"/>
          <w:szCs w:val="24"/>
          <w:lang w:eastAsia="zh-CN" w:bidi="hi-IN"/>
        </w:rPr>
        <w:t>0</w:t>
      </w:r>
      <w:r w:rsidR="0008398C">
        <w:rPr>
          <w:b/>
          <w:bCs/>
          <w:color w:val="000000"/>
          <w:kern w:val="3"/>
          <w:sz w:val="24"/>
          <w:szCs w:val="24"/>
          <w:lang w:eastAsia="zh-CN" w:bidi="hi-IN"/>
        </w:rPr>
        <w:t>00</w:t>
      </w:r>
      <w:r w:rsidR="004138C0" w:rsidRPr="004138C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,00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2D7D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8398C"/>
    <w:rsid w:val="000919D8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A6E71"/>
    <w:rsid w:val="001B117B"/>
    <w:rsid w:val="001C6B2D"/>
    <w:rsid w:val="001D15B5"/>
    <w:rsid w:val="001E3717"/>
    <w:rsid w:val="00204A19"/>
    <w:rsid w:val="00205647"/>
    <w:rsid w:val="00225FFC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B0EEC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38C0"/>
    <w:rsid w:val="00414992"/>
    <w:rsid w:val="00422568"/>
    <w:rsid w:val="00422AF7"/>
    <w:rsid w:val="00424407"/>
    <w:rsid w:val="00450488"/>
    <w:rsid w:val="00450C31"/>
    <w:rsid w:val="00467F8A"/>
    <w:rsid w:val="0048460B"/>
    <w:rsid w:val="004A0425"/>
    <w:rsid w:val="004B7E35"/>
    <w:rsid w:val="004C34D1"/>
    <w:rsid w:val="004D311F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9401E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624D3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17513"/>
    <w:rsid w:val="009477FE"/>
    <w:rsid w:val="00951A2D"/>
    <w:rsid w:val="00956F4E"/>
    <w:rsid w:val="00976E57"/>
    <w:rsid w:val="00981262"/>
    <w:rsid w:val="00984128"/>
    <w:rsid w:val="009958E3"/>
    <w:rsid w:val="009A4D45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25CBD"/>
    <w:rsid w:val="00B47231"/>
    <w:rsid w:val="00B561F4"/>
    <w:rsid w:val="00B56B77"/>
    <w:rsid w:val="00B714CD"/>
    <w:rsid w:val="00B87348"/>
    <w:rsid w:val="00BA3B14"/>
    <w:rsid w:val="00BA48C0"/>
    <w:rsid w:val="00BB427B"/>
    <w:rsid w:val="00BB5242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C463F"/>
    <w:rsid w:val="00CD268F"/>
    <w:rsid w:val="00CE6CA8"/>
    <w:rsid w:val="00CE6F31"/>
    <w:rsid w:val="00D046C3"/>
    <w:rsid w:val="00D077C7"/>
    <w:rsid w:val="00D7398C"/>
    <w:rsid w:val="00D866DE"/>
    <w:rsid w:val="00D91130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27FA"/>
    <w:rsid w:val="00E433A4"/>
    <w:rsid w:val="00E504AE"/>
    <w:rsid w:val="00E66D89"/>
    <w:rsid w:val="00E86CE0"/>
    <w:rsid w:val="00E960A6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67DC5"/>
    <w:rsid w:val="00F7100E"/>
    <w:rsid w:val="00F75339"/>
    <w:rsid w:val="00F80E66"/>
    <w:rsid w:val="00F87C78"/>
    <w:rsid w:val="00F9676E"/>
    <w:rsid w:val="00F96F57"/>
    <w:rsid w:val="00FC4FCE"/>
    <w:rsid w:val="00FD5963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F0E643-A496-4116-9F0B-9376FC719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1</Pages>
  <Words>377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2521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5</cp:revision>
  <cp:lastPrinted>2023-02-01T06:27:00Z</cp:lastPrinted>
  <dcterms:created xsi:type="dcterms:W3CDTF">2024-06-18T11:57:00Z</dcterms:created>
  <dcterms:modified xsi:type="dcterms:W3CDTF">2024-07-01T07:02:00Z</dcterms:modified>
</cp:coreProperties>
</file>